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EF0" w:rsidRPr="00AD4492" w:rsidRDefault="00095EF0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AD4492">
        <w:rPr>
          <w:rFonts w:ascii="Times New Roman" w:hAnsi="Times New Roman" w:cs="Times New Roman"/>
          <w:sz w:val="24"/>
          <w:szCs w:val="24"/>
        </w:rPr>
        <w:t>Сведения</w:t>
      </w:r>
      <w:r w:rsidRPr="00AD4492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AD4492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2016 года</w:t>
      </w:r>
      <w:r w:rsidRPr="00AD4492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759"/>
        <w:gridCol w:w="1980"/>
        <w:gridCol w:w="1800"/>
        <w:gridCol w:w="1440"/>
        <w:gridCol w:w="1178"/>
      </w:tblGrid>
      <w:tr w:rsidR="00095EF0" w:rsidRPr="00AD4492" w:rsidTr="00AD4492">
        <w:tc>
          <w:tcPr>
            <w:tcW w:w="1734" w:type="dxa"/>
            <w:vMerge w:val="restart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2016 год (руб.)</w:t>
            </w:r>
          </w:p>
        </w:tc>
        <w:tc>
          <w:tcPr>
            <w:tcW w:w="6999" w:type="dxa"/>
            <w:gridSpan w:val="4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18" w:type="dxa"/>
            <w:gridSpan w:val="3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95EF0" w:rsidRPr="00AD4492" w:rsidTr="00AD4492">
        <w:tc>
          <w:tcPr>
            <w:tcW w:w="1734" w:type="dxa"/>
            <w:vMerge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759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98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00" w:type="dxa"/>
          </w:tcPr>
          <w:p w:rsidR="00095EF0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44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178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095EF0" w:rsidRPr="00AD4492" w:rsidTr="00AD4492">
        <w:tc>
          <w:tcPr>
            <w:tcW w:w="1734" w:type="dxa"/>
            <w:vMerge w:val="restart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Кораблина Лариса Васильевна</w:t>
            </w:r>
          </w:p>
        </w:tc>
        <w:tc>
          <w:tcPr>
            <w:tcW w:w="1635" w:type="dxa"/>
            <w:vMerge w:val="restart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492 016</w:t>
            </w:r>
          </w:p>
        </w:tc>
        <w:tc>
          <w:tcPr>
            <w:tcW w:w="1842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215600 (1/31 доли)</w:t>
            </w:r>
          </w:p>
        </w:tc>
        <w:tc>
          <w:tcPr>
            <w:tcW w:w="1759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AD4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AKTSENT</w:t>
            </w:r>
          </w:p>
        </w:tc>
        <w:tc>
          <w:tcPr>
            <w:tcW w:w="180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4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178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95EF0" w:rsidRPr="00AD4492" w:rsidTr="00AD4492">
        <w:tc>
          <w:tcPr>
            <w:tcW w:w="1734" w:type="dxa"/>
            <w:vMerge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759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1178" w:type="dxa"/>
          </w:tcPr>
          <w:p w:rsidR="00095EF0" w:rsidRPr="00AD4492" w:rsidRDefault="00095EF0" w:rsidP="0023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4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095EF0" w:rsidRPr="00AD4492" w:rsidRDefault="00095EF0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95EF0" w:rsidRPr="00AD4492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95EF0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0DB8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61B9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6CE"/>
    <w:rsid w:val="00236B47"/>
    <w:rsid w:val="00236B72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30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187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4492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B7CAD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66D31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87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109</Words>
  <Characters>625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2017-04-19T10:28:00Z</dcterms:created>
  <dcterms:modified xsi:type="dcterms:W3CDTF">2017-04-19T10:40:00Z</dcterms:modified>
</cp:coreProperties>
</file>